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1"/>
        <w:gridCol w:w="1099"/>
        <w:gridCol w:w="2009"/>
        <w:gridCol w:w="6547"/>
        <w:gridCol w:w="499"/>
        <w:gridCol w:w="1195"/>
        <w:gridCol w:w="242"/>
        <w:gridCol w:w="1579"/>
        <w:gridCol w:w="1514"/>
        <w:gridCol w:w="51"/>
      </w:tblGrid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Приложение 1</w:t>
            </w:r>
            <w:r>
              <w:t>1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176F8" w:rsidTr="00524BB0">
        <w:trPr>
          <w:cantSplit/>
        </w:trPr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6F8" w:rsidRDefault="003176F8" w:rsidP="00524BB0"/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524BB0">
            <w:r>
              <w:t xml:space="preserve">от 27.08.2021 № 92-750      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r>
              <w:t xml:space="preserve">  </w:t>
            </w: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4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6F8" w:rsidRDefault="003176F8" w:rsidP="00611E37">
            <w:pPr>
              <w:jc w:val="center"/>
            </w:pPr>
          </w:p>
          <w:p w:rsidR="00611E37" w:rsidRDefault="00611E37" w:rsidP="00611E37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</w:p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9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E37" w:rsidRDefault="00611E37" w:rsidP="00B642A9">
            <w:pPr>
              <w:jc w:val="right"/>
            </w:pPr>
            <w:r>
              <w:t>тыс. руб.</w:t>
            </w:r>
          </w:p>
        </w:tc>
      </w:tr>
      <w:tr w:rsidR="00611E37" w:rsidTr="00611E37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51" w:type="dxa"/>
          <w:wAfter w:w="51" w:type="dxa"/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611E37">
            <w:pPr>
              <w:jc w:val="center"/>
            </w:pPr>
            <w:r>
              <w:t>2023 год</w:t>
            </w:r>
          </w:p>
        </w:tc>
      </w:tr>
    </w:tbl>
    <w:p w:rsidR="00611E37" w:rsidRPr="00611E37" w:rsidRDefault="00611E37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611E37" w:rsidTr="00611E37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pPr>
              <w:jc w:val="center"/>
            </w:pPr>
            <w:r>
              <w:t>5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37" w:rsidRDefault="00611E37" w:rsidP="00B642A9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rPr>
                <w:color w:val="FF0000"/>
              </w:rPr>
              <w:t>-3 348 957,0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3 617 600,0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3 617 600,0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6 966 557,0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1 642 400,0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37" w:rsidRDefault="00611E37" w:rsidP="00B642A9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4 206 557,0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4 806 557,0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</w:tr>
      <w:tr w:rsidR="0065159C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9C" w:rsidRDefault="0065159C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9C" w:rsidRDefault="0065159C" w:rsidP="00B642A9">
            <w:r>
              <w:t>бюджетные кредиты из федерального бюджета для погашения долговых обязательств по рыночным заимствованиям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59C" w:rsidRDefault="0065159C" w:rsidP="00E63645">
            <w:pPr>
              <w:jc w:val="right"/>
            </w:pPr>
            <w:r>
              <w:t>4 206 557,0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59C" w:rsidRDefault="0065159C" w:rsidP="00E63645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59C" w:rsidRDefault="0065159C" w:rsidP="00E63645">
            <w:pPr>
              <w:jc w:val="right"/>
            </w:pPr>
          </w:p>
        </w:tc>
      </w:tr>
      <w:tr w:rsidR="00611E37" w:rsidTr="00E6364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37" w:rsidRDefault="00611E37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E37" w:rsidRDefault="00611E37" w:rsidP="00E63645">
            <w:pPr>
              <w:jc w:val="right"/>
            </w:pPr>
            <w:r>
              <w:t>1 200 000,0</w:t>
            </w:r>
          </w:p>
        </w:tc>
      </w:tr>
      <w:tr w:rsidR="00E63645" w:rsidTr="00E6364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645" w:rsidRDefault="00E63645" w:rsidP="00B642A9"/>
          <w:p w:rsidR="00E63645" w:rsidRDefault="00E63645" w:rsidP="00B642A9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645" w:rsidRDefault="00E63645" w:rsidP="007C4DFF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857 600,0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0,0</w:t>
            </w:r>
          </w:p>
        </w:tc>
      </w:tr>
      <w:tr w:rsidR="00E63645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>
            <w:pPr>
              <w:jc w:val="center"/>
            </w:pP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8 424 157,0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2 842 400,0</w:t>
            </w:r>
          </w:p>
        </w:tc>
      </w:tr>
      <w:tr w:rsidR="00E63645" w:rsidTr="00E63645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645" w:rsidRDefault="00E63645" w:rsidP="00B642A9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7 566 557,0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645" w:rsidRDefault="00E63645" w:rsidP="00E63645">
            <w:pPr>
              <w:jc w:val="right"/>
            </w:pPr>
            <w:r>
              <w:t>2 842 400,0</w:t>
            </w:r>
          </w:p>
        </w:tc>
      </w:tr>
      <w:tr w:rsidR="00E63645" w:rsidTr="007E1FCC">
        <w:trPr>
          <w:cantSplit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645" w:rsidRDefault="00E63645" w:rsidP="00B642A9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645" w:rsidRDefault="00E63645" w:rsidP="00B642A9"/>
        </w:tc>
      </w:tr>
      <w:tr w:rsidR="00E63645" w:rsidTr="00611E37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>
            <w:r>
              <w:t xml:space="preserve">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514" w:type="dxa"/>
            <w:noWrap/>
            <w:hideMark/>
          </w:tcPr>
          <w:p w:rsidR="00E63645" w:rsidRDefault="00E63645" w:rsidP="00B642A9"/>
        </w:tc>
      </w:tr>
      <w:tr w:rsidR="00E63645" w:rsidTr="00611E37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611E37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</w:tr>
      <w:tr w:rsidR="00E63645" w:rsidTr="0065159C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13A" w:rsidRPr="00DA513A" w:rsidRDefault="00DA513A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65159C">
            <w:pPr>
              <w:jc w:val="right"/>
            </w:pPr>
          </w:p>
        </w:tc>
      </w:tr>
      <w:tr w:rsidR="00E63645" w:rsidTr="00611E37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B642A9"/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645" w:rsidRDefault="00E63645" w:rsidP="00611E37">
            <w:pPr>
              <w:jc w:val="right"/>
            </w:pPr>
          </w:p>
        </w:tc>
      </w:tr>
    </w:tbl>
    <w:p w:rsidR="00611E37" w:rsidRPr="00BD2935" w:rsidRDefault="00611E37" w:rsidP="00611E37"/>
    <w:p w:rsidR="00E2598B" w:rsidRPr="00611E37" w:rsidRDefault="00E2598B" w:rsidP="00611E37"/>
    <w:sectPr w:rsidR="00E2598B" w:rsidRPr="00611E37" w:rsidSect="00317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A8D" w:rsidRDefault="00B31A8D" w:rsidP="00611E37">
      <w:r>
        <w:separator/>
      </w:r>
    </w:p>
  </w:endnote>
  <w:endnote w:type="continuationSeparator" w:id="1">
    <w:p w:rsidR="00B31A8D" w:rsidRDefault="00B31A8D" w:rsidP="00611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611E3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611E3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611E3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A8D" w:rsidRDefault="00B31A8D" w:rsidP="00611E37">
      <w:r>
        <w:separator/>
      </w:r>
    </w:p>
  </w:footnote>
  <w:footnote w:type="continuationSeparator" w:id="1">
    <w:p w:rsidR="00B31A8D" w:rsidRDefault="00B31A8D" w:rsidP="00611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653293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653293" w:rsidP="00BD72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1E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1E37">
      <w:rPr>
        <w:rStyle w:val="a7"/>
        <w:noProof/>
      </w:rPr>
      <w:t>4</w:t>
    </w:r>
    <w:r>
      <w:rPr>
        <w:rStyle w:val="a7"/>
      </w:rPr>
      <w:fldChar w:fldCharType="end"/>
    </w:r>
  </w:p>
  <w:p w:rsidR="00611E37" w:rsidRDefault="00611E3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37" w:rsidRDefault="00611E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E37"/>
    <w:rsid w:val="0025140F"/>
    <w:rsid w:val="002848D0"/>
    <w:rsid w:val="002C3F39"/>
    <w:rsid w:val="003176F8"/>
    <w:rsid w:val="0046174F"/>
    <w:rsid w:val="00605D3C"/>
    <w:rsid w:val="00611E37"/>
    <w:rsid w:val="0065159C"/>
    <w:rsid w:val="00653293"/>
    <w:rsid w:val="00672098"/>
    <w:rsid w:val="006808C6"/>
    <w:rsid w:val="00A24CAF"/>
    <w:rsid w:val="00B31A8D"/>
    <w:rsid w:val="00B52D4B"/>
    <w:rsid w:val="00B912FD"/>
    <w:rsid w:val="00DA0E94"/>
    <w:rsid w:val="00DA513A"/>
    <w:rsid w:val="00DC51C2"/>
    <w:rsid w:val="00E2598B"/>
    <w:rsid w:val="00E6364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1E37"/>
  </w:style>
  <w:style w:type="paragraph" w:styleId="a5">
    <w:name w:val="footer"/>
    <w:basedOn w:val="a"/>
    <w:link w:val="a6"/>
    <w:uiPriority w:val="99"/>
    <w:semiHidden/>
    <w:unhideWhenUsed/>
    <w:rsid w:val="00611E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1E37"/>
  </w:style>
  <w:style w:type="character" w:styleId="a7">
    <w:name w:val="page number"/>
    <w:basedOn w:val="a0"/>
    <w:uiPriority w:val="99"/>
    <w:semiHidden/>
    <w:unhideWhenUsed/>
    <w:rsid w:val="00611E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7</cp:revision>
  <cp:lastPrinted>2021-08-27T11:25:00Z</cp:lastPrinted>
  <dcterms:created xsi:type="dcterms:W3CDTF">2021-08-19T08:14:00Z</dcterms:created>
  <dcterms:modified xsi:type="dcterms:W3CDTF">2021-08-27T11:25:00Z</dcterms:modified>
</cp:coreProperties>
</file>